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ED20A" w14:textId="77777777" w:rsidR="006A69CB" w:rsidRDefault="006A69CB" w:rsidP="006A6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CLERK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3CFCA246" w14:textId="77777777" w:rsidR="006A69CB" w:rsidRDefault="006A69CB" w:rsidP="006A69CB">
      <w:pPr>
        <w:pStyle w:val="NoSpacing"/>
        <w:rPr>
          <w:rFonts w:cs="Times New Roman"/>
          <w:szCs w:val="24"/>
        </w:rPr>
      </w:pPr>
    </w:p>
    <w:p w14:paraId="42EA2CB3" w14:textId="77777777" w:rsidR="006A69CB" w:rsidRDefault="006A69CB" w:rsidP="006A69CB">
      <w:pPr>
        <w:pStyle w:val="NoSpacing"/>
        <w:rPr>
          <w:rFonts w:cs="Times New Roman"/>
          <w:szCs w:val="24"/>
        </w:rPr>
      </w:pPr>
    </w:p>
    <w:p w14:paraId="2CC19DA1" w14:textId="77777777" w:rsidR="006A69CB" w:rsidRDefault="006A69CB" w:rsidP="006A6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Oct.1437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Kidderminster,</w:t>
      </w:r>
    </w:p>
    <w:p w14:paraId="1AC8F1B9" w14:textId="77777777" w:rsidR="006A69CB" w:rsidRDefault="006A69CB" w:rsidP="006A6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Worcestershire, into lands of William </w:t>
      </w:r>
      <w:proofErr w:type="spellStart"/>
      <w:r>
        <w:rPr>
          <w:rFonts w:cs="Times New Roman"/>
          <w:szCs w:val="24"/>
        </w:rPr>
        <w:t>Frebody</w:t>
      </w:r>
      <w:proofErr w:type="spellEnd"/>
      <w:r>
        <w:rPr>
          <w:rFonts w:cs="Times New Roman"/>
          <w:szCs w:val="24"/>
        </w:rPr>
        <w:t>(q.v.).</w:t>
      </w:r>
    </w:p>
    <w:p w14:paraId="29EDFD95" w14:textId="77777777" w:rsidR="006A69CB" w:rsidRDefault="006A69CB" w:rsidP="006A6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14EE0">
          <w:rPr>
            <w:rStyle w:val="Hyperlink"/>
            <w:rFonts w:cs="Times New Roman"/>
            <w:szCs w:val="24"/>
          </w:rPr>
          <w:t>https://inquisitionspostmortem.ac.uk/</w:t>
        </w:r>
      </w:hyperlink>
      <w:r>
        <w:rPr>
          <w:rFonts w:cs="Times New Roman"/>
          <w:szCs w:val="24"/>
        </w:rPr>
        <w:t xml:space="preserve"> e-CIPM 25-138)</w:t>
      </w:r>
    </w:p>
    <w:p w14:paraId="2A25F986" w14:textId="77777777" w:rsidR="006A69CB" w:rsidRDefault="006A69CB" w:rsidP="006A69CB">
      <w:pPr>
        <w:pStyle w:val="NoSpacing"/>
        <w:rPr>
          <w:rFonts w:cs="Times New Roman"/>
          <w:szCs w:val="24"/>
        </w:rPr>
      </w:pPr>
    </w:p>
    <w:p w14:paraId="0DE24C98" w14:textId="77777777" w:rsidR="006A69CB" w:rsidRDefault="006A69CB" w:rsidP="006A69CB">
      <w:pPr>
        <w:pStyle w:val="NoSpacing"/>
        <w:rPr>
          <w:rFonts w:cs="Times New Roman"/>
          <w:szCs w:val="24"/>
        </w:rPr>
      </w:pPr>
    </w:p>
    <w:p w14:paraId="3DA11E90" w14:textId="77777777" w:rsidR="006A69CB" w:rsidRDefault="006A69CB" w:rsidP="006A69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2023</w:t>
      </w:r>
    </w:p>
    <w:p w14:paraId="37561A7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5FD12" w14:textId="77777777" w:rsidR="006A69CB" w:rsidRDefault="006A69CB" w:rsidP="009139A6">
      <w:r>
        <w:separator/>
      </w:r>
    </w:p>
  </w:endnote>
  <w:endnote w:type="continuationSeparator" w:id="0">
    <w:p w14:paraId="5CBD12B0" w14:textId="77777777" w:rsidR="006A69CB" w:rsidRDefault="006A69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51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C40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C1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1673E" w14:textId="77777777" w:rsidR="006A69CB" w:rsidRDefault="006A69CB" w:rsidP="009139A6">
      <w:r>
        <w:separator/>
      </w:r>
    </w:p>
  </w:footnote>
  <w:footnote w:type="continuationSeparator" w:id="0">
    <w:p w14:paraId="3D76FD50" w14:textId="77777777" w:rsidR="006A69CB" w:rsidRDefault="006A69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45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D2A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AB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CB"/>
    <w:rsid w:val="000666E0"/>
    <w:rsid w:val="002510B7"/>
    <w:rsid w:val="005C130B"/>
    <w:rsid w:val="006A69C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32EEA"/>
  <w15:chartTrackingRefBased/>
  <w15:docId w15:val="{02433296-A079-4CA7-8314-6E8BF8906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A69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2023-11-03T20:51:00Z</dcterms:created>
  <dcterms:modified xsi:type="dcterms:W3CDTF">2023-11-03T20:52:00Z</dcterms:modified>
</cp:coreProperties>
</file>